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99D62" w14:textId="77777777" w:rsidR="0001315A" w:rsidRDefault="0001315A" w:rsidP="000131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PALMER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d.ca.1486)</w:t>
      </w:r>
    </w:p>
    <w:p w14:paraId="0077A8D9" w14:textId="77777777" w:rsidR="0001315A" w:rsidRDefault="0001315A" w:rsidP="0001315A">
      <w:pPr>
        <w:pStyle w:val="NoSpacing"/>
        <w:rPr>
          <w:rFonts w:cs="Times New Roman"/>
          <w:szCs w:val="24"/>
        </w:rPr>
      </w:pPr>
    </w:p>
    <w:p w14:paraId="0995440F" w14:textId="77777777" w:rsidR="0001315A" w:rsidRDefault="0001315A" w:rsidP="0001315A">
      <w:pPr>
        <w:pStyle w:val="NoSpacing"/>
        <w:rPr>
          <w:rFonts w:cs="Times New Roman"/>
          <w:szCs w:val="24"/>
        </w:rPr>
      </w:pPr>
    </w:p>
    <w:p w14:paraId="3E60A1E8" w14:textId="77777777" w:rsidR="0001315A" w:rsidRDefault="0001315A" w:rsidP="000131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Feb.1486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Northamptonshire and</w:t>
      </w:r>
    </w:p>
    <w:p w14:paraId="1C3017F0" w14:textId="77777777" w:rsidR="0001315A" w:rsidRDefault="0001315A" w:rsidP="000131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Rutland.    (C.F.R. 1485-1509 p.5)</w:t>
      </w:r>
    </w:p>
    <w:p w14:paraId="7C131B77" w14:textId="77777777" w:rsidR="0001315A" w:rsidRDefault="0001315A" w:rsidP="0001315A">
      <w:pPr>
        <w:pStyle w:val="NoSpacing"/>
        <w:rPr>
          <w:rFonts w:cs="Times New Roman"/>
          <w:szCs w:val="24"/>
        </w:rPr>
      </w:pPr>
    </w:p>
    <w:p w14:paraId="041196CD" w14:textId="77777777" w:rsidR="0001315A" w:rsidRDefault="0001315A" w:rsidP="0001315A">
      <w:pPr>
        <w:pStyle w:val="NoSpacing"/>
        <w:rPr>
          <w:rFonts w:cs="Times New Roman"/>
          <w:szCs w:val="24"/>
        </w:rPr>
      </w:pPr>
    </w:p>
    <w:p w14:paraId="31D2DF9C" w14:textId="77777777" w:rsidR="0001315A" w:rsidRDefault="0001315A" w:rsidP="000131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October 2024</w:t>
      </w:r>
    </w:p>
    <w:p w14:paraId="42E9A2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1D6F1" w14:textId="77777777" w:rsidR="0001315A" w:rsidRDefault="0001315A" w:rsidP="009139A6">
      <w:r>
        <w:separator/>
      </w:r>
    </w:p>
  </w:endnote>
  <w:endnote w:type="continuationSeparator" w:id="0">
    <w:p w14:paraId="1703A6DB" w14:textId="77777777" w:rsidR="0001315A" w:rsidRDefault="000131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08C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3DB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F96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05C42" w14:textId="77777777" w:rsidR="0001315A" w:rsidRDefault="0001315A" w:rsidP="009139A6">
      <w:r>
        <w:separator/>
      </w:r>
    </w:p>
  </w:footnote>
  <w:footnote w:type="continuationSeparator" w:id="0">
    <w:p w14:paraId="2F8024B9" w14:textId="77777777" w:rsidR="0001315A" w:rsidRDefault="000131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5A3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EE0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3AF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15A"/>
    <w:rsid w:val="0001315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B913F"/>
  <w15:chartTrackingRefBased/>
  <w15:docId w15:val="{0AAD9184-3EDC-44AF-A31A-F95F1E6B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2024-10-06T19:57:00Z</dcterms:created>
  <dcterms:modified xsi:type="dcterms:W3CDTF">2024-10-06T19:57:00Z</dcterms:modified>
</cp:coreProperties>
</file>